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2816FFD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44BC467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69BA54A5" w14:textId="77777777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C4E24BF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4CE46EF4" w14:textId="77777777" w:rsidR="009E0802" w:rsidRPr="008F6547" w:rsidRDefault="009E0802" w:rsidP="00940F19"/>
        </w:tc>
      </w:tr>
      <w:tr w:rsidR="009E0802" w:rsidRPr="008F6547" w14:paraId="48FA1F6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2259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4F58BBE4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A2CEFD9" w14:textId="77777777" w:rsidR="009E0802" w:rsidRPr="008F6547" w:rsidRDefault="009E0802" w:rsidP="00940F19"/>
        </w:tc>
      </w:tr>
      <w:tr w:rsidR="009E0802" w:rsidRPr="008F6547" w14:paraId="38C5CA16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9304B6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9289B9A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5E6227D" w14:textId="77777777" w:rsidR="009E0802" w:rsidRPr="008F6547" w:rsidRDefault="009E0802" w:rsidP="00940F19"/>
        </w:tc>
      </w:tr>
      <w:tr w:rsidR="009E0802" w:rsidRPr="008F6547" w14:paraId="4D8E1AED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E67C12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3327C5B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2D98347" w14:textId="77777777" w:rsidR="009E0802" w:rsidRPr="008F6547" w:rsidRDefault="009E0802" w:rsidP="00940F19"/>
        </w:tc>
      </w:tr>
      <w:tr w:rsidR="009E0802" w:rsidRPr="008F6547" w14:paraId="5DA6FFF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BD1A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5D9718E2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8A283CD" w14:textId="77777777" w:rsidR="009E0802" w:rsidRPr="008F6547" w:rsidRDefault="009E0802" w:rsidP="00940F19"/>
        </w:tc>
      </w:tr>
      <w:tr w:rsidR="009E0802" w:rsidRPr="008F6547" w14:paraId="5E9BD55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5FB1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26FB90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31A9A3C" w14:textId="77777777" w:rsidR="009E0802" w:rsidRPr="008F6547" w:rsidRDefault="009E0802" w:rsidP="00940F19"/>
        </w:tc>
      </w:tr>
      <w:tr w:rsidR="009E0802" w:rsidRPr="008F6547" w14:paraId="66D40F9C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53AFCA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48B9BAA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ADFCD4F" w14:textId="77777777" w:rsidR="009E0802" w:rsidRPr="008F6547" w:rsidRDefault="009E0802" w:rsidP="00940F19"/>
        </w:tc>
      </w:tr>
      <w:tr w:rsidR="003B6F8A" w:rsidRPr="006E2374" w14:paraId="0AD0F0BA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7067D18C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9DEEE0E" w14:textId="77777777" w:rsidR="007A22ED" w:rsidRDefault="007A22ED" w:rsidP="00940F19">
            <w:pPr>
              <w:rPr>
                <w:sz w:val="16"/>
                <w:szCs w:val="16"/>
              </w:rPr>
            </w:pPr>
          </w:p>
          <w:p w14:paraId="585F7536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Gemeinde Wettringen</w:t>
            </w:r>
          </w:p>
          <w:p w14:paraId="6120888F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-Vergabestelle, Zimmer Nr. 8-</w:t>
            </w:r>
          </w:p>
          <w:p w14:paraId="3823BE07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Kirchstraße 19</w:t>
            </w:r>
          </w:p>
          <w:p w14:paraId="4E3DD17B" w14:textId="77777777" w:rsidR="007A22ED" w:rsidRPr="006E2374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48493 Wettringen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349A4BB4" w14:textId="77777777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1E5701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0FB500E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CAFB33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BF052" w14:textId="77777777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BF465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DEE92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43ADCB6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213211B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51C5B2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AA4770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277484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5F599E4A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6BE1CA12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20BC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4170BBC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C1A590C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9D6E4D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1143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32A2B8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3D39F3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785E5A8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10C27F2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094622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5828ADC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82B0E" w14:textId="77777777" w:rsidR="0013068A" w:rsidRPr="008F6547" w:rsidRDefault="0013068A" w:rsidP="0013068A"/>
        </w:tc>
      </w:tr>
      <w:tr w:rsidR="00597968" w:rsidRPr="008F6547" w14:paraId="408FF84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BA052A9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7A02C17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E34C8A8" w14:textId="77777777" w:rsidR="0013068A" w:rsidRPr="008F6547" w:rsidRDefault="0013068A" w:rsidP="0013068A"/>
        </w:tc>
      </w:tr>
      <w:tr w:rsidR="00597968" w:rsidRPr="008F6547" w14:paraId="44A4F1CB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452AF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1A4295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6DCDA02" w14:textId="77777777" w:rsidR="0013068A" w:rsidRPr="008F6547" w:rsidRDefault="0013068A" w:rsidP="00940F19"/>
        </w:tc>
      </w:tr>
      <w:tr w:rsidR="00140608" w:rsidRPr="00597968" w14:paraId="5149DEC3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71D395D2" w14:textId="77777777" w:rsidR="00140608" w:rsidRPr="00597968" w:rsidRDefault="00391F6E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</w:t>
            </w:r>
            <w:r w:rsidR="004E122C">
              <w:rPr>
                <w:sz w:val="16"/>
                <w:szCs w:val="16"/>
              </w:rPr>
              <w:t>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5D278C9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391F6E" w:rsidRPr="008F6547" w14:paraId="6A65ED4C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19F3D17C" w14:textId="42F7B41E" w:rsidR="00391F6E" w:rsidRPr="008F6547" w:rsidRDefault="00BB498A" w:rsidP="00391F6E">
            <w:r>
              <w:t>26-20-LSW-PV-Anlage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39B83214" w14:textId="1855BDD8" w:rsidR="00391F6E" w:rsidRPr="008F6547" w:rsidRDefault="00BB498A" w:rsidP="00391F6E">
            <w:r>
              <w:t>Schulzentrum Wettringen (LSW/PRW)</w:t>
            </w:r>
          </w:p>
        </w:tc>
      </w:tr>
      <w:tr w:rsidR="00391F6E" w:rsidRPr="008F6547" w14:paraId="301A3820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D7A1D" w14:textId="77777777" w:rsidR="00391F6E" w:rsidRPr="008F6547" w:rsidRDefault="00391F6E" w:rsidP="00391F6E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E528DE4" w14:textId="77777777" w:rsidR="00391F6E" w:rsidRPr="008F6547" w:rsidRDefault="00391F6E" w:rsidP="00391F6E"/>
        </w:tc>
      </w:tr>
      <w:tr w:rsidR="00391F6E" w:rsidRPr="00597968" w14:paraId="2ABFD903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E7E45C" w14:textId="77777777" w:rsidR="00391F6E" w:rsidRPr="00597968" w:rsidRDefault="00391F6E" w:rsidP="00391F6E">
            <w:pPr>
              <w:rPr>
                <w:sz w:val="16"/>
                <w:szCs w:val="16"/>
              </w:rPr>
            </w:pP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73309B39" w14:textId="77777777" w:rsidR="00391F6E" w:rsidRPr="00597968" w:rsidRDefault="00391F6E" w:rsidP="00391F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391F6E" w:rsidRPr="008F6547" w14:paraId="5BE82C9B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F512F2" w14:textId="77777777" w:rsidR="00391F6E" w:rsidRPr="008F6547" w:rsidRDefault="00391F6E" w:rsidP="00391F6E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0E49301" w14:textId="7765332B" w:rsidR="00391F6E" w:rsidRPr="008F6547" w:rsidRDefault="00BB498A" w:rsidP="00391F6E">
            <w:r>
              <w:t xml:space="preserve">schlüsselfertige Erstellung einer Photovoltaik-Anlage </w:t>
            </w:r>
          </w:p>
        </w:tc>
      </w:tr>
    </w:tbl>
    <w:p w14:paraId="75042CB2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20CEAD45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C338DAB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lastRenderedPageBreak/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0515737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3D9E2DE" w14:textId="77777777" w:rsidR="00126ACC" w:rsidRPr="00126ACC" w:rsidRDefault="00236B90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 w:rsidR="00126ACC">
              <w:instrText xml:space="preserve"> FORMCHECKBOX </w:instrText>
            </w:r>
            <w:r w:rsidR="00BB498A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48E13E55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04211B00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3CFAA8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2FC6DD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90F5688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C776F6D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63D14B9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1F12B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E1EA723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78FED8D5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4CBC683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F4E4642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8EA40B9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3DC1BEAB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724A10A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F69B08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9A683AE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4169B22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3B39EB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E6D1A4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A95E058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42CC85E8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59CBEF8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8079067" w14:textId="77777777" w:rsidR="000C28C8" w:rsidRPr="00126ACC" w:rsidRDefault="00236B90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0C28C8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53B80AF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26C47512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2FE14CF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B20761" w14:textId="77777777" w:rsidR="00126ACC" w:rsidRPr="00126ACC" w:rsidRDefault="00236B90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DF0D66">
              <w:instrText xml:space="preserve"> FORMCHECKBOX </w:instrText>
            </w:r>
            <w:r w:rsidR="00BB498A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BD20A8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3EB95DE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6A4DED1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52D8E0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2570336" w14:textId="77777777" w:rsidR="00126ACC" w:rsidRPr="00D425A1" w:rsidRDefault="003143BD" w:rsidP="00F44312">
            <w:pPr>
              <w:jc w:val="left"/>
            </w:pPr>
            <w:r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F22EF95" w14:textId="77777777" w:rsidR="00126ACC" w:rsidRPr="00597968" w:rsidRDefault="003143BD" w:rsidP="00F44312">
            <w:pPr>
              <w:jc w:val="left"/>
            </w:pPr>
            <w:r>
              <w:t>Angaben zur Preisermittlung</w:t>
            </w:r>
          </w:p>
        </w:tc>
      </w:tr>
      <w:tr w:rsidR="00126ACC" w:rsidRPr="001C60F2" w14:paraId="4AE7F06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A8E3E0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DEECA9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CDDFAB6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FF8BFF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EFDB864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697B78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568C92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79ECD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4E963C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8A5F5ED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1D8721F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75C7013D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482B51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5B2CA3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03BF1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2F88F35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E87753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DA8F37B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591A58D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773BD4D4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3EBC6F1" w14:textId="77777777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="00391F6E">
              <w:fldChar w:fldCharType="begin"/>
            </w:r>
            <w:r w:rsidR="00391F6E">
              <w:instrText xml:space="preserve"> NOTEREF _Ref491332816 \h  \* MERGEFORMAT </w:instrText>
            </w:r>
            <w:r w:rsidR="00391F6E">
              <w:fldChar w:fldCharType="separate"/>
            </w:r>
            <w:r w:rsidR="003B6F8A" w:rsidRPr="000C28C8">
              <w:t>1</w:t>
            </w:r>
            <w:r w:rsidR="00391F6E"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05724EAF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D60BB95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30912A2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5E1C799C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42E8C726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D41507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B8A43F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F81D582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B74799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2CDE5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F5B5C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EF0803D" w14:textId="77777777" w:rsidR="00126ACC" w:rsidRPr="00D425A1" w:rsidRDefault="00126ACC" w:rsidP="00F44312">
            <w:pPr>
              <w:jc w:val="left"/>
            </w:pPr>
          </w:p>
        </w:tc>
      </w:tr>
      <w:tr w:rsidR="00126ACC" w:rsidRPr="001C60F2" w14:paraId="320F89E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E68FF4E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D17135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94D35A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350C5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92B2F8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BB498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8CB0D2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0C3A8F2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9BA8BA1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3727BAA1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0A2F757A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5A0D0B65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8B962C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29B0D84F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417B13BC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24652B12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00670D58" w14:textId="77777777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0C7796C1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2DF1CEA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14727F8C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8321593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2C594C08" w14:textId="77777777" w:rsidTr="001500DC">
        <w:trPr>
          <w:trHeight w:val="284"/>
        </w:trPr>
        <w:tc>
          <w:tcPr>
            <w:tcW w:w="6124" w:type="dxa"/>
            <w:gridSpan w:val="9"/>
            <w:shd w:val="clear" w:color="auto" w:fill="auto"/>
            <w:noWrap/>
            <w:tcMar>
              <w:left w:w="28" w:type="dxa"/>
            </w:tcMar>
          </w:tcPr>
          <w:p w14:paraId="0793DADB" w14:textId="77777777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FB17D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88EF82" w14:textId="77777777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7821FA9B" w14:textId="77777777" w:rsidTr="0089492C">
        <w:trPr>
          <w:trHeight w:val="284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78C6A7D8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47C2BCB7" w14:textId="77777777" w:rsidTr="00DC7388">
        <w:trPr>
          <w:trHeight w:hRule="exact" w:val="170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4A98174D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1980382E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4CE86DC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5218593F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0B24AFFD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54ABA63B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66F80A2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588541FA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58151A9F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3CAB22E6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0C66A2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393CCE76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0B40F289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55A515A9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006C03A9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CC94514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4415C6BC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AD51361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6B5557CA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50668C5B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275F8E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52DBAC1C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0033676C" w14:textId="77777777" w:rsidTr="003143BD">
        <w:trPr>
          <w:trHeight w:hRule="exact" w:val="1535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0923654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2DF08BE4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1687575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F13598C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345F3C5C" w14:textId="77777777" w:rsidR="00C06D23" w:rsidRPr="00C06D23" w:rsidRDefault="00236B90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C06D23" w:rsidRPr="00E92DDD">
              <w:instrText xml:space="preserve"> FORMCHECKBOX </w:instrText>
            </w:r>
            <w:r w:rsidR="00BB498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449B57E2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4554CE9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12F5197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6F5A00A5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6AD79E45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6CDF9F4C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59EF058B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41B484BB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1508EAD4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186CD86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8776E2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66E87079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E2FD0E2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B6D62C5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E72CBFF" w14:textId="77777777" w:rsidR="00F44312" w:rsidRPr="009E0802" w:rsidRDefault="00F44312" w:rsidP="00F44312"/>
        </w:tc>
      </w:tr>
      <w:tr w:rsidR="00F44312" w:rsidRPr="009E0802" w14:paraId="18096559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2257DCB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3577FC1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0ECCF2F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792D8FB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79B05C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13A6389" w14:textId="77777777" w:rsidR="00F44312" w:rsidRPr="009E0802" w:rsidRDefault="00F44312" w:rsidP="00F44312"/>
        </w:tc>
      </w:tr>
      <w:tr w:rsidR="00F44312" w:rsidRPr="009E0802" w14:paraId="5E13CB4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B81D45C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EBC9CC4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4D7191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EB6EE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50BBB43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E1BDDAC" w14:textId="77777777" w:rsidR="00F44312" w:rsidRPr="009E0802" w:rsidRDefault="00F44312" w:rsidP="00F44312"/>
        </w:tc>
      </w:tr>
      <w:tr w:rsidR="00F44312" w:rsidRPr="00410951" w14:paraId="43B900E9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386A3AAF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5E5A27E2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785100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2B64D57E" w14:textId="77777777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65F1D5C" w14:textId="77777777" w:rsidR="00CE6B64" w:rsidRPr="001C60F2" w:rsidRDefault="00236B90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6B64" w:rsidRPr="001C60F2">
              <w:instrText xml:space="preserve"> FORMCHECKBOX </w:instrText>
            </w:r>
            <w:r w:rsidR="00BB498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19F6436B" w14:textId="77777777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50215B6B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6C594B1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4E63F90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2BAEBA84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2ABCE520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2C617A3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9363523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FA18217" w14:textId="77777777" w:rsidR="00F44312" w:rsidRPr="0027784E" w:rsidRDefault="00236B90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BB498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208884B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64F83AAC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29A6912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8BDB041" w14:textId="77777777" w:rsidR="00F44312" w:rsidRPr="00E92DDD" w:rsidRDefault="00236B90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BB498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01F89D9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06C3875C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1EFC775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162C7C36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4ED1878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43A5E867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6670159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748B376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B198DE9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E65E788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12EFD1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4F9ED44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10439D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11FEA5E5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7DDC5FB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B005FE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25E2A263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027C83E3" w14:textId="77777777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6D07916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A512842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68233AE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2C0593E5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5BC9D80F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630F9D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315ACE2E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03A493E1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530EAD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9728F90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6AFA7887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25EEBE7E" w14:textId="77777777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07F3D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24185D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04C79F73" w14:textId="7777777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793CB566" w14:textId="7777777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21B7A76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22DE51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3769B140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D9D5244" w14:textId="77777777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557BD17A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C1C714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60FF3A82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3A746AF6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1F384220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C4D8889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A2009C5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46536" w14:textId="77777777" w:rsidR="000746FE" w:rsidRDefault="000746FE">
      <w:r>
        <w:separator/>
      </w:r>
    </w:p>
    <w:p w14:paraId="187BA070" w14:textId="77777777" w:rsidR="000746FE" w:rsidRDefault="000746FE"/>
    <w:p w14:paraId="59C697AB" w14:textId="77777777" w:rsidR="000746FE" w:rsidRDefault="000746FE"/>
  </w:endnote>
  <w:endnote w:type="continuationSeparator" w:id="0">
    <w:p w14:paraId="70E55A68" w14:textId="77777777" w:rsidR="000746FE" w:rsidRDefault="000746FE">
      <w:r>
        <w:continuationSeparator/>
      </w:r>
    </w:p>
    <w:p w14:paraId="29CA4C42" w14:textId="77777777" w:rsidR="000746FE" w:rsidRDefault="000746FE"/>
    <w:p w14:paraId="50DC38D9" w14:textId="77777777" w:rsidR="000746FE" w:rsidRDefault="000746FE"/>
  </w:endnote>
  <w:endnote w:type="continuationNotice" w:id="1">
    <w:p w14:paraId="100F5F15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D68C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463E14" w:rsidRPr="00D6072E" w14:paraId="45AA1352" w14:textId="77777777" w:rsidTr="00463E14">
      <w:trPr>
        <w:cantSplit/>
        <w:trHeight w:hRule="exact" w:val="397"/>
      </w:trPr>
      <w:tc>
        <w:tcPr>
          <w:tcW w:w="1440" w:type="dxa"/>
          <w:vAlign w:val="center"/>
        </w:tcPr>
        <w:p w14:paraId="60E17DF5" w14:textId="77777777" w:rsidR="00463E14" w:rsidRPr="00D6072E" w:rsidRDefault="00463E14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="00BB498A">
            <w:fldChar w:fldCharType="begin"/>
          </w:r>
          <w:r w:rsidR="00BB498A">
            <w:instrText>NUMPAGES  \* Arabic  \* MERGEFORMAT</w:instrText>
          </w:r>
          <w:r w:rsidR="00BB498A">
            <w:fldChar w:fldCharType="separate"/>
          </w:r>
          <w:r w:rsidRPr="00463E14">
            <w:rPr>
              <w:rFonts w:cs="Arial"/>
              <w:b/>
              <w:noProof/>
              <w:sz w:val="16"/>
              <w:szCs w:val="16"/>
            </w:rPr>
            <w:t>3</w:t>
          </w:r>
          <w:r w:rsidR="00BB498A">
            <w:rPr>
              <w:rFonts w:cs="Arial"/>
              <w:b/>
              <w:noProof/>
              <w:sz w:val="16"/>
              <w:szCs w:val="16"/>
            </w:rPr>
            <w:fldChar w:fldCharType="end"/>
          </w:r>
        </w:p>
      </w:tc>
    </w:tr>
  </w:tbl>
  <w:p w14:paraId="28B3F92C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BE3C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AF0F1" w14:textId="77777777" w:rsidR="000746FE" w:rsidRDefault="000746FE" w:rsidP="00026D23">
      <w:r>
        <w:separator/>
      </w:r>
    </w:p>
  </w:footnote>
  <w:footnote w:type="continuationSeparator" w:id="0">
    <w:p w14:paraId="3EFD9B9A" w14:textId="77777777" w:rsidR="000746FE" w:rsidRDefault="000746FE">
      <w:r>
        <w:continuationSeparator/>
      </w:r>
    </w:p>
    <w:p w14:paraId="224748B3" w14:textId="77777777" w:rsidR="000746FE" w:rsidRDefault="000746FE"/>
    <w:p w14:paraId="23BCC821" w14:textId="77777777" w:rsidR="000746FE" w:rsidRDefault="000746FE"/>
  </w:footnote>
  <w:footnote w:type="continuationNotice" w:id="1">
    <w:p w14:paraId="3B1F43C4" w14:textId="77777777" w:rsidR="000746FE" w:rsidRDefault="000746FE"/>
  </w:footnote>
  <w:footnote w:id="2">
    <w:p w14:paraId="0B8A688D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7D9AFCE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553A4FB8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39113689" w14:textId="77777777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8EF9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59B2" w14:textId="77777777" w:rsidR="00E76F2B" w:rsidRDefault="00E76F2B">
    <w:pPr>
      <w:pStyle w:val="Kopfzeile"/>
    </w:pPr>
    <w:r>
      <w:t>213</w:t>
    </w:r>
  </w:p>
  <w:p w14:paraId="5A49D46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261C2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08264695">
    <w:abstractNumId w:val="1"/>
  </w:num>
  <w:num w:numId="2" w16cid:durableId="1884516396">
    <w:abstractNumId w:val="7"/>
  </w:num>
  <w:num w:numId="3" w16cid:durableId="250890587">
    <w:abstractNumId w:val="9"/>
  </w:num>
  <w:num w:numId="4" w16cid:durableId="390542778">
    <w:abstractNumId w:val="23"/>
  </w:num>
  <w:num w:numId="5" w16cid:durableId="294944095">
    <w:abstractNumId w:val="11"/>
  </w:num>
  <w:num w:numId="6" w16cid:durableId="195656303">
    <w:abstractNumId w:val="3"/>
  </w:num>
  <w:num w:numId="7" w16cid:durableId="224072627">
    <w:abstractNumId w:val="14"/>
  </w:num>
  <w:num w:numId="8" w16cid:durableId="1010567486">
    <w:abstractNumId w:val="10"/>
  </w:num>
  <w:num w:numId="9" w16cid:durableId="82457863">
    <w:abstractNumId w:val="22"/>
  </w:num>
  <w:num w:numId="10" w16cid:durableId="441606144">
    <w:abstractNumId w:val="6"/>
  </w:num>
  <w:num w:numId="11" w16cid:durableId="1764648849">
    <w:abstractNumId w:val="13"/>
  </w:num>
  <w:num w:numId="12" w16cid:durableId="1226067961">
    <w:abstractNumId w:val="13"/>
  </w:num>
  <w:num w:numId="13" w16cid:durableId="1792631028">
    <w:abstractNumId w:val="13"/>
  </w:num>
  <w:num w:numId="14" w16cid:durableId="368142943">
    <w:abstractNumId w:val="13"/>
  </w:num>
  <w:num w:numId="15" w16cid:durableId="1536457511">
    <w:abstractNumId w:val="13"/>
  </w:num>
  <w:num w:numId="16" w16cid:durableId="1009792479">
    <w:abstractNumId w:val="2"/>
  </w:num>
  <w:num w:numId="17" w16cid:durableId="1501430322">
    <w:abstractNumId w:val="2"/>
  </w:num>
  <w:num w:numId="18" w16cid:durableId="1916234711">
    <w:abstractNumId w:val="18"/>
  </w:num>
  <w:num w:numId="19" w16cid:durableId="540632970">
    <w:abstractNumId w:val="15"/>
  </w:num>
  <w:num w:numId="20" w16cid:durableId="834567622">
    <w:abstractNumId w:val="12"/>
  </w:num>
  <w:num w:numId="21" w16cid:durableId="1400320239">
    <w:abstractNumId w:val="8"/>
  </w:num>
  <w:num w:numId="22" w16cid:durableId="1586576254">
    <w:abstractNumId w:val="0"/>
  </w:num>
  <w:num w:numId="23" w16cid:durableId="259028955">
    <w:abstractNumId w:val="17"/>
  </w:num>
  <w:num w:numId="24" w16cid:durableId="283925225">
    <w:abstractNumId w:val="20"/>
  </w:num>
  <w:num w:numId="25" w16cid:durableId="794447290">
    <w:abstractNumId w:val="21"/>
  </w:num>
  <w:num w:numId="26" w16cid:durableId="89475775">
    <w:abstractNumId w:val="4"/>
  </w:num>
  <w:num w:numId="27" w16cid:durableId="1847941805">
    <w:abstractNumId w:val="16"/>
  </w:num>
  <w:num w:numId="28" w16cid:durableId="1909879513">
    <w:abstractNumId w:val="19"/>
  </w:num>
  <w:num w:numId="29" w16cid:durableId="1044984100">
    <w:abstractNumId w:val="2"/>
  </w:num>
  <w:num w:numId="30" w16cid:durableId="39862436">
    <w:abstractNumId w:val="2"/>
  </w:num>
  <w:num w:numId="31" w16cid:durableId="1834490364">
    <w:abstractNumId w:val="2"/>
  </w:num>
  <w:num w:numId="32" w16cid:durableId="2085568157">
    <w:abstractNumId w:val="2"/>
  </w:num>
  <w:num w:numId="33" w16cid:durableId="1664868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E4BB1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27FB3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A6617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36B90"/>
    <w:rsid w:val="00236D09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43BD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4229"/>
    <w:rsid w:val="0037597C"/>
    <w:rsid w:val="00384471"/>
    <w:rsid w:val="00387B8F"/>
    <w:rsid w:val="00391F6E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3E14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D417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43E9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08DD"/>
    <w:rsid w:val="006B10B5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538D9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A22ED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4008B"/>
    <w:rsid w:val="00A5084B"/>
    <w:rsid w:val="00A53396"/>
    <w:rsid w:val="00A5448A"/>
    <w:rsid w:val="00A56A1F"/>
    <w:rsid w:val="00A57845"/>
    <w:rsid w:val="00A604E0"/>
    <w:rsid w:val="00A61338"/>
    <w:rsid w:val="00A630FF"/>
    <w:rsid w:val="00A638DC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B498A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7C4B"/>
    <w:rsid w:val="00C45CD7"/>
    <w:rsid w:val="00C50224"/>
    <w:rsid w:val="00C647C8"/>
    <w:rsid w:val="00C764C5"/>
    <w:rsid w:val="00C81A77"/>
    <w:rsid w:val="00C9121B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2D9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59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36C1FDD"/>
  <w15:docId w15:val="{F679F863-3467-4E3C-ADD6-934316AA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293C-E49D-440D-9E84-1C93CF1B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584</Words>
  <Characters>4860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Eva Koers</cp:lastModifiedBy>
  <cp:revision>11</cp:revision>
  <cp:lastPrinted>2019-04-10T06:42:00Z</cp:lastPrinted>
  <dcterms:created xsi:type="dcterms:W3CDTF">2025-02-06T07:54:00Z</dcterms:created>
  <dcterms:modified xsi:type="dcterms:W3CDTF">2026-08-10T09:31:00Z</dcterms:modified>
</cp:coreProperties>
</file>